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Gorton and Denton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Gorton and Denton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Gorton and Denton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Gorton and Denton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Gorton and Denton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Gorton and Denton are estimated to have a score of 1-2 on the PGSI (low-risk gambling), whilst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66.2% </w:t>
      </w:r>
      <w:r w:rsidRPr="004747BF">
        <w:rPr>
          <w:rFonts w:ascii="Libre Franklin Light" w:eastAsia="Times New Roman" w:hAnsi="Libre Franklin Light" w:cs="Calibri Light"/>
        </w:rPr>
        <w:t xml:space="preserve">of those respondents classified as PGSI 8+ in Gorton and Denton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Gorton and Denton is estimated to be </w:t>
      </w:r>
      <w:r w:rsidRPr="00773DF7">
        <w:rPr>
          <w:rFonts w:ascii="Libre Franklin Light" w:eastAsia="Times New Roman" w:hAnsi="Libre Franklin Light" w:cs="Calibri Light"/>
          <w:b/>
          <w:bCs/>
          <w:color w:val="C45911" w:themeColor="accent2" w:themeShade="BF"/>
        </w:rPr>
        <w:t xml:space="preserve">£4,356,982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Gorton and Denton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Gorton and Denton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Gorton and Denton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Gorton and Denton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orton and Den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Gorton and Denton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orton and Den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Gorton and Denton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Gorton and Denton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orton and Den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Gorton and Denton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Gorton and Denton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Gorton and Denton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Gorton and Denton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Gorton and Denton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Gorton and Denton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£4,356,982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Gorton and Denton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£70,968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£1,467,660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£105,138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£54,212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£2,629,434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£4,356,982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Gorton and Denton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Gorton and Denton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Gorton and Denton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Gorton and Denton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Gorton and Denton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Gorton and Denton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Gorton and Denton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Gorton and Denton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Gorton and Denton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Gorton and Denton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Gorton and Denton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Gorton and Denton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0B28690-DAD3-41E4-8C33-05A59234DBE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